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10855" w14:textId="77777777" w:rsidR="006D2EFC" w:rsidRDefault="006D2EFC" w:rsidP="006D2EFC">
      <w:pPr>
        <w:pStyle w:val="NoSpacing"/>
      </w:pPr>
      <w:r>
        <w:rPr>
          <w:u w:val="single"/>
        </w:rPr>
        <w:t>Agnes LEEK</w:t>
      </w:r>
      <w:r>
        <w:t xml:space="preserve">  </w:t>
      </w:r>
      <w:proofErr w:type="gramStart"/>
      <w:r>
        <w:t xml:space="preserve">   (</w:t>
      </w:r>
      <w:proofErr w:type="gramEnd"/>
      <w:r>
        <w:t>fl.1481)</w:t>
      </w:r>
    </w:p>
    <w:p w14:paraId="1EC9914D" w14:textId="77777777" w:rsidR="006D2EFC" w:rsidRDefault="006D2EFC" w:rsidP="006D2EFC">
      <w:pPr>
        <w:pStyle w:val="NoSpacing"/>
      </w:pPr>
    </w:p>
    <w:p w14:paraId="35D80A72" w14:textId="77777777" w:rsidR="006D2EFC" w:rsidRDefault="006D2EFC" w:rsidP="006D2EFC">
      <w:pPr>
        <w:pStyle w:val="NoSpacing"/>
      </w:pPr>
    </w:p>
    <w:p w14:paraId="3C15783A" w14:textId="77777777" w:rsidR="006D2EFC" w:rsidRDefault="006D2EFC" w:rsidP="006D2EFC">
      <w:pPr>
        <w:pStyle w:val="NoSpacing"/>
        <w:ind w:left="1440" w:hanging="1320"/>
      </w:pPr>
      <w:r>
        <w:t>9 Jan.1481</w:t>
      </w:r>
      <w:r>
        <w:tab/>
        <w:t xml:space="preserve">She and William </w:t>
      </w:r>
      <w:proofErr w:type="spellStart"/>
      <w:r>
        <w:t>Wymondfeld</w:t>
      </w:r>
      <w:proofErr w:type="spellEnd"/>
      <w:r>
        <w:t xml:space="preserve">(q.v.) were granted a dispensation to marry, notwithstanding the impediment that William’s mother stood sponsor </w:t>
      </w:r>
    </w:p>
    <w:p w14:paraId="1EB2277B" w14:textId="77777777" w:rsidR="006D2EFC" w:rsidRDefault="006D2EFC" w:rsidP="006D2EFC">
      <w:pPr>
        <w:pStyle w:val="NoSpacing"/>
        <w:ind w:left="1440" w:hanging="1320"/>
      </w:pPr>
      <w:r>
        <w:tab/>
        <w:t>for her at her confirmation.</w:t>
      </w:r>
    </w:p>
    <w:p w14:paraId="33A16E6E" w14:textId="77777777" w:rsidR="006D2EFC" w:rsidRDefault="006D2EFC" w:rsidP="006D2EFC">
      <w:pPr>
        <w:pStyle w:val="NoSpacing"/>
      </w:pPr>
      <w:r>
        <w:tab/>
      </w:r>
      <w:r>
        <w:tab/>
        <w:t>(“The Register of Thomas Rotherham, Archbishop of York 1480-1500</w:t>
      </w:r>
    </w:p>
    <w:p w14:paraId="53163625" w14:textId="77777777" w:rsidR="006D2EFC" w:rsidRDefault="006D2EFC" w:rsidP="006D2EFC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</w:t>
      </w:r>
      <w:proofErr w:type="spellStart"/>
      <w:r>
        <w:t>pub.The</w:t>
      </w:r>
      <w:proofErr w:type="spellEnd"/>
      <w:r>
        <w:t xml:space="preserve"> Canterbury and York Society, 1974, p.4)</w:t>
      </w:r>
    </w:p>
    <w:p w14:paraId="16280E86" w14:textId="77777777" w:rsidR="006D2EFC" w:rsidRDefault="006D2EFC" w:rsidP="006D2EFC">
      <w:pPr>
        <w:pStyle w:val="NoSpacing"/>
      </w:pPr>
    </w:p>
    <w:p w14:paraId="19C1DF6F" w14:textId="77777777" w:rsidR="006D2EFC" w:rsidRDefault="006D2EFC" w:rsidP="006D2EFC">
      <w:pPr>
        <w:pStyle w:val="NoSpacing"/>
      </w:pPr>
    </w:p>
    <w:p w14:paraId="3DA55401" w14:textId="77777777" w:rsidR="006D2EFC" w:rsidRDefault="006D2EFC" w:rsidP="006D2EFC">
      <w:pPr>
        <w:pStyle w:val="NoSpacing"/>
      </w:pPr>
      <w:r>
        <w:t>22 February 2019</w:t>
      </w:r>
    </w:p>
    <w:p w14:paraId="38274DBA" w14:textId="77777777" w:rsidR="006B2F86" w:rsidRPr="00E71FC3" w:rsidRDefault="006D2E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11504" w14:textId="77777777" w:rsidR="006D2EFC" w:rsidRDefault="006D2EFC" w:rsidP="00E71FC3">
      <w:pPr>
        <w:spacing w:after="0" w:line="240" w:lineRule="auto"/>
      </w:pPr>
      <w:r>
        <w:separator/>
      </w:r>
    </w:p>
  </w:endnote>
  <w:endnote w:type="continuationSeparator" w:id="0">
    <w:p w14:paraId="25174884" w14:textId="77777777" w:rsidR="006D2EFC" w:rsidRDefault="006D2E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0E7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DB45B" w14:textId="77777777" w:rsidR="006D2EFC" w:rsidRDefault="006D2EFC" w:rsidP="00E71FC3">
      <w:pPr>
        <w:spacing w:after="0" w:line="240" w:lineRule="auto"/>
      </w:pPr>
      <w:r>
        <w:separator/>
      </w:r>
    </w:p>
  </w:footnote>
  <w:footnote w:type="continuationSeparator" w:id="0">
    <w:p w14:paraId="131AE77A" w14:textId="77777777" w:rsidR="006D2EFC" w:rsidRDefault="006D2E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EFC"/>
    <w:rsid w:val="001A7C09"/>
    <w:rsid w:val="00577BD5"/>
    <w:rsid w:val="00656CBA"/>
    <w:rsid w:val="006A1F77"/>
    <w:rsid w:val="006D2EF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2E66"/>
  <w15:chartTrackingRefBased/>
  <w15:docId w15:val="{3E9A0BB2-3F78-4AD7-9485-CB0A6F4B3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2019-03-05T21:59:00Z</dcterms:created>
  <dcterms:modified xsi:type="dcterms:W3CDTF">2019-03-05T22:00:00Z</dcterms:modified>
</cp:coreProperties>
</file>